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48FB1" w14:textId="4F59DB6F" w:rsidR="006D206C" w:rsidRDefault="006D206C" w:rsidP="006D206C">
      <w:pPr>
        <w:pStyle w:val="NoSpacing"/>
      </w:pPr>
      <w:r>
        <w:rPr>
          <w:u w:val="single"/>
        </w:rPr>
        <w:t>John LEESTON</w:t>
      </w:r>
      <w:r>
        <w:t xml:space="preserve">      </w:t>
      </w:r>
      <w:r>
        <w:t>(fl.14</w:t>
      </w:r>
      <w:r>
        <w:t>56</w:t>
      </w:r>
      <w:r>
        <w:t>)</w:t>
      </w:r>
    </w:p>
    <w:p w14:paraId="1FC96340" w14:textId="77777777" w:rsidR="006D206C" w:rsidRDefault="006D206C" w:rsidP="006D206C">
      <w:pPr>
        <w:pStyle w:val="NoSpacing"/>
      </w:pPr>
      <w:r>
        <w:t>of Doncaster.</w:t>
      </w:r>
    </w:p>
    <w:p w14:paraId="0BF161F3" w14:textId="77777777" w:rsidR="006D206C" w:rsidRDefault="006D206C" w:rsidP="006D206C">
      <w:pPr>
        <w:pStyle w:val="NoSpacing"/>
      </w:pPr>
    </w:p>
    <w:p w14:paraId="464756A2" w14:textId="77777777" w:rsidR="006D206C" w:rsidRDefault="006D206C" w:rsidP="006D206C">
      <w:pPr>
        <w:pStyle w:val="NoSpacing"/>
      </w:pPr>
    </w:p>
    <w:p w14:paraId="39D356E6" w14:textId="2DAC75AC" w:rsidR="006D206C" w:rsidRDefault="006D206C" w:rsidP="006D206C">
      <w:pPr>
        <w:pStyle w:val="NoSpacing"/>
      </w:pPr>
      <w:r>
        <w:tab/>
        <w:t>14</w:t>
      </w:r>
      <w:r>
        <w:t>56</w:t>
      </w:r>
      <w:bookmarkStart w:id="0" w:name="_GoBack"/>
      <w:bookmarkEnd w:id="0"/>
      <w:r>
        <w:tab/>
        <w:t>He was Mayor.</w:t>
      </w:r>
    </w:p>
    <w:p w14:paraId="7BB98B6B" w14:textId="77777777" w:rsidR="006D206C" w:rsidRDefault="006D206C" w:rsidP="006D206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www.doncasterhistory.wordpress.com</w:t>
        </w:r>
      </w:hyperlink>
      <w:r>
        <w:t>)</w:t>
      </w:r>
    </w:p>
    <w:p w14:paraId="18268E38" w14:textId="77777777" w:rsidR="006D206C" w:rsidRDefault="006D206C" w:rsidP="006D206C">
      <w:pPr>
        <w:pStyle w:val="NoSpacing"/>
      </w:pPr>
    </w:p>
    <w:p w14:paraId="1A2AC80C" w14:textId="77777777" w:rsidR="006D206C" w:rsidRDefault="006D206C" w:rsidP="006D206C">
      <w:pPr>
        <w:pStyle w:val="NoSpacing"/>
      </w:pPr>
    </w:p>
    <w:p w14:paraId="764935B2" w14:textId="77777777" w:rsidR="006D206C" w:rsidRDefault="006D206C" w:rsidP="006D206C">
      <w:pPr>
        <w:pStyle w:val="NoSpacing"/>
      </w:pPr>
      <w:r>
        <w:t>25 July 2019</w:t>
      </w:r>
    </w:p>
    <w:p w14:paraId="04B5696D" w14:textId="1033D3C3" w:rsidR="006B2F86" w:rsidRPr="006D206C" w:rsidRDefault="006D206C" w:rsidP="00E71FC3">
      <w:pPr>
        <w:pStyle w:val="NoSpacing"/>
      </w:pPr>
    </w:p>
    <w:sectPr w:rsidR="006B2F86" w:rsidRPr="006D206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89CEE" w14:textId="77777777" w:rsidR="006D206C" w:rsidRDefault="006D206C" w:rsidP="00E71FC3">
      <w:pPr>
        <w:spacing w:after="0" w:line="240" w:lineRule="auto"/>
      </w:pPr>
      <w:r>
        <w:separator/>
      </w:r>
    </w:p>
  </w:endnote>
  <w:endnote w:type="continuationSeparator" w:id="0">
    <w:p w14:paraId="7075E590" w14:textId="77777777" w:rsidR="006D206C" w:rsidRDefault="006D20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10E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A2515" w14:textId="77777777" w:rsidR="006D206C" w:rsidRDefault="006D206C" w:rsidP="00E71FC3">
      <w:pPr>
        <w:spacing w:after="0" w:line="240" w:lineRule="auto"/>
      </w:pPr>
      <w:r>
        <w:separator/>
      </w:r>
    </w:p>
  </w:footnote>
  <w:footnote w:type="continuationSeparator" w:id="0">
    <w:p w14:paraId="5F121DE9" w14:textId="77777777" w:rsidR="006D206C" w:rsidRDefault="006D20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06C"/>
    <w:rsid w:val="001A7C09"/>
    <w:rsid w:val="00577BD5"/>
    <w:rsid w:val="00656CBA"/>
    <w:rsid w:val="006A1F77"/>
    <w:rsid w:val="006D206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5F663"/>
  <w15:chartTrackingRefBased/>
  <w15:docId w15:val="{959CB152-9565-4F06-BA1D-36544BA6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D20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casterhistor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2019-07-25T19:44:00Z</dcterms:created>
  <dcterms:modified xsi:type="dcterms:W3CDTF">2019-07-25T19:45:00Z</dcterms:modified>
</cp:coreProperties>
</file>